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199d66" w14:textId="c199d6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3211F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53211F">
        <w:rPr>
          <w:rFonts w:cs="Arial"/>
        </w:rPr>
        <w:t xml:space="preserve">rujna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3211F" w:rsidP="004F3811" w:rsidRDefault="0053211F">
      <w:pPr>
        <w:jc w:val="center"/>
        <w:rPr>
          <w:rFonts w:cs="Arial"/>
          <w:b/>
        </w:rPr>
      </w:pPr>
      <w:r w:rsidRPr="0053211F">
        <w:rPr>
          <w:rFonts w:cs="Arial"/>
          <w:b/>
        </w:rPr>
        <w:t xml:space="preserve">MASTER SPORT d.o.o. Pješčana Uvala, </w:t>
      </w:r>
    </w:p>
    <w:p w:rsidR="0053211F" w:rsidP="004F3811" w:rsidRDefault="0053211F">
      <w:pPr>
        <w:jc w:val="center"/>
        <w:rPr>
          <w:rFonts w:cs="Arial"/>
          <w:b/>
        </w:rPr>
      </w:pPr>
      <w:r w:rsidRPr="0053211F">
        <w:rPr>
          <w:rFonts w:cs="Arial"/>
          <w:b/>
        </w:rPr>
        <w:t xml:space="preserve">Pješčana Uvala III </w:t>
      </w:r>
      <w:proofErr w:type="spellStart"/>
      <w:r w:rsidRPr="0053211F">
        <w:rPr>
          <w:rFonts w:cs="Arial"/>
          <w:b/>
        </w:rPr>
        <w:t>ogr</w:t>
      </w:r>
      <w:proofErr w:type="spellEnd"/>
      <w:r w:rsidRPr="0053211F">
        <w:rPr>
          <w:rFonts w:cs="Arial"/>
          <w:b/>
        </w:rPr>
        <w:t>. 31, OIB: 87066334052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3211F">
        <w:rPr>
          <w:rFonts w:cs="Arial"/>
        </w:rPr>
        <w:t>9,20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="0053211F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2A63EF" w:rsidP="004F3811" w:rsidRDefault="0053211F">
      <w:pPr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nisu pristupili: </w:t>
      </w:r>
      <w:r w:rsidR="00044F1C">
        <w:rPr>
          <w:rFonts w:cs="Arial"/>
        </w:rPr>
        <w:t xml:space="preserve"> </w:t>
      </w:r>
    </w:p>
    <w:p w:rsidRPr="00BE62FB" w:rsidR="004F3811" w:rsidP="004F3811" w:rsidRDefault="0053211F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3211F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53211F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F21D84" w:rsidP="001A18A5" w:rsidRDefault="00F21D8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sustav e blokade </w:t>
      </w:r>
      <w:r w:rsidR="00205A29">
        <w:rPr>
          <w:rFonts w:cs="Arial"/>
        </w:rPr>
        <w:t xml:space="preserve">nije utvrđeno da je dužnik u blokadi. </w:t>
      </w:r>
    </w:p>
    <w:p w:rsidRPr="00BE62FB" w:rsidR="00044F1C" w:rsidP="004F3811" w:rsidRDefault="00044F1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044F1C" w:rsidP="00044F1C" w:rsidRDefault="00044F1C">
      <w:pPr>
        <w:ind w:firstLine="708"/>
        <w:jc w:val="both"/>
      </w:pPr>
      <w:r w:rsidRPr="00D628C8">
        <w:t xml:space="preserve">SUDAC </w:t>
      </w:r>
    </w:p>
    <w:p w:rsidRPr="00D628C8" w:rsidR="00044F1C" w:rsidP="001A2D10" w:rsidRDefault="00044F1C">
      <w:pPr>
        <w:jc w:val="both"/>
      </w:pPr>
    </w:p>
    <w:p w:rsidR="00044F1C" w:rsidP="001A2D10" w:rsidRDefault="00044F1C">
      <w:pPr>
        <w:jc w:val="center"/>
      </w:pPr>
      <w:r w:rsidRPr="00D628C8">
        <w:t>RJEŠAVA</w:t>
      </w:r>
    </w:p>
    <w:p w:rsidR="00044F1C" w:rsidP="001A2D10" w:rsidRDefault="00044F1C"/>
    <w:p w:rsidR="00044F1C" w:rsidP="001A2D10" w:rsidRDefault="00044F1C">
      <w:pPr>
        <w:jc w:val="both"/>
      </w:pPr>
      <w:r>
        <w:tab/>
      </w:r>
      <w:r w:rsidR="00690A2A">
        <w:t xml:space="preserve">Zatražit će se od FINA – e potvrda o </w:t>
      </w:r>
      <w:r w:rsidR="00F21D84">
        <w:t>blokadi računa</w:t>
      </w:r>
      <w:r w:rsidR="00690A2A">
        <w:t xml:space="preserve"> dužnika. </w:t>
      </w:r>
    </w:p>
    <w:p w:rsidR="00F21D84" w:rsidP="004F3811" w:rsidRDefault="00F21D84">
      <w:pPr>
        <w:ind w:right="-288"/>
        <w:jc w:val="both"/>
        <w:rPr>
          <w:rFonts w:cs="Arial"/>
        </w:rPr>
      </w:pPr>
    </w:p>
    <w:p w:rsidRPr="00BE62FB" w:rsidR="0053211F" w:rsidP="004F3811" w:rsidRDefault="0053211F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</w:t>
      </w:r>
      <w:r w:rsidR="00690A2A">
        <w:rPr>
          <w:rFonts w:cs="Arial"/>
        </w:rPr>
        <w:t xml:space="preserve">u </w:t>
      </w:r>
      <w:r w:rsidR="0053211F">
        <w:rPr>
          <w:rFonts w:cs="Arial"/>
        </w:rPr>
        <w:t>9,20</w:t>
      </w:r>
      <w:r w:rsidR="00690A2A">
        <w:rPr>
          <w:rFonts w:cs="Arial"/>
        </w:rPr>
        <w:t xml:space="preserve"> 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</w:t>
      </w:r>
      <w:r w:rsidR="00C1414D">
        <w:rPr>
          <w:rFonts w:cs="Arial"/>
        </w:rPr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4F3811" w:rsidR="0097467C" w:rsidP="00690A2A" w:rsidRDefault="0097467C">
      <w:pPr>
        <w:tabs>
          <w:tab w:val="left" w:pos="6630"/>
        </w:tabs>
        <w:ind w:right="-288"/>
        <w:jc w:val="both"/>
      </w:pP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53211F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690A2A" w:rsidP="00690A2A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690A2A">
      <w:rPr>
        <w:rFonts w:ascii="Arial" w:hAnsi="Arial" w:cs="Arial"/>
      </w:rPr>
      <w:t>Poslovni broj 4 St-</w:t>
    </w:r>
    <w:r w:rsidR="00690A2A">
      <w:rPr>
        <w:rFonts w:ascii="Arial" w:hAnsi="Arial" w:cs="Arial"/>
      </w:rPr>
      <w:t>371/2021-13</w:t>
    </w:r>
  </w:p>
  <w:p w:rsidRPr="00BE62FB" w:rsidR="007E252C" w:rsidP="007E252C" w:rsidRDefault="007E252C">
    <w:pPr>
      <w:pStyle w:val="Zaglavlje"/>
      <w:jc w:val="right"/>
      <w:rPr>
        <w:rFonts w:ascii="Arial" w:hAnsi="Arial" w:cs="Arial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3211F">
      <w:rPr>
        <w:rFonts w:ascii="Arial" w:hAnsi="Arial" w:cs="Arial"/>
      </w:rPr>
      <w:t>489/2021-7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166DF"/>
    <w:rsid w:val="00044F1C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05A29"/>
    <w:rsid w:val="002107A0"/>
    <w:rsid w:val="0021775B"/>
    <w:rsid w:val="0024037F"/>
    <w:rsid w:val="0024367D"/>
    <w:rsid w:val="00280812"/>
    <w:rsid w:val="00293650"/>
    <w:rsid w:val="00297EDB"/>
    <w:rsid w:val="002A1DBD"/>
    <w:rsid w:val="002A63EF"/>
    <w:rsid w:val="002B5CF4"/>
    <w:rsid w:val="0030007F"/>
    <w:rsid w:val="003079B6"/>
    <w:rsid w:val="003313E8"/>
    <w:rsid w:val="00382C76"/>
    <w:rsid w:val="00395085"/>
    <w:rsid w:val="003C4DAB"/>
    <w:rsid w:val="003E49B3"/>
    <w:rsid w:val="00430561"/>
    <w:rsid w:val="0046778E"/>
    <w:rsid w:val="00471E38"/>
    <w:rsid w:val="004D73AE"/>
    <w:rsid w:val="004F3811"/>
    <w:rsid w:val="0053211F"/>
    <w:rsid w:val="00576B3E"/>
    <w:rsid w:val="005A3F55"/>
    <w:rsid w:val="00603281"/>
    <w:rsid w:val="00626B34"/>
    <w:rsid w:val="00637A2F"/>
    <w:rsid w:val="00675ED3"/>
    <w:rsid w:val="00683B28"/>
    <w:rsid w:val="00685D0D"/>
    <w:rsid w:val="00690A2A"/>
    <w:rsid w:val="006A31D7"/>
    <w:rsid w:val="006A334F"/>
    <w:rsid w:val="006D396B"/>
    <w:rsid w:val="00753A24"/>
    <w:rsid w:val="00762F0D"/>
    <w:rsid w:val="007B6597"/>
    <w:rsid w:val="007E252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2EDE"/>
    <w:rsid w:val="00AC33A7"/>
    <w:rsid w:val="00AE7D77"/>
    <w:rsid w:val="00B12902"/>
    <w:rsid w:val="00B200C4"/>
    <w:rsid w:val="00B46C27"/>
    <w:rsid w:val="00BE3960"/>
    <w:rsid w:val="00BE62FB"/>
    <w:rsid w:val="00C1414D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21D84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205A2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05A2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B65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65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659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659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659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St-489/2021-7</izvorni_sadrzaj>
    <derivirana_varijabla naziv="DomainObject.Zapisnik.Oznaka_1">St-489/2021-7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kolovoza 2021.</izvorni_sadrzaj>
    <derivirana_varijabla naziv="DomainObject.Predmet.DatumIzradeOptuznogAkta_1">10. kolovoza 2021.</derivirana_varijabla>
  </DomainObject.Predmet.DatumIzradeOptuznogAkta>
  <DomainObject.Predmet.DatumIzradeOptuznogAktaFormated>
    <izvorni_sadrzaj>10.8.2021.</izvorni_sadrzaj>
    <derivirana_varijabla naziv="DomainObject.Predmet.DatumIzradeOptuznogAktaFormated_1">10.8.2021.</derivirana_varijabla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kolovoza 2021.</izvorni_sadrzaj>
    <derivirana_varijabla naziv="DomainObject.Predmet.DatumPrimitkaOptuznogAkta_1">10.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St-489/2021</izvorni_sadrzaj>
    <derivirana_varijabla naziv="DomainObject.Predmet.OznakaBroj_1">St-489/2021</derivirana_varijabla>
  </DomainObject.Predmet.OznakaBroj>
  <DomainObject.Predmet.OznakaBrojOptuznogAkta>
    <izvorni_sadrzaj>04-06-21-4873</izvorni_sadrzaj>
    <derivirana_varijabla naziv="DomainObject.Predmet.OznakaBrojOptuznogAkta_1">04-06-21-4873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SPORT d.o.o. PJEŠČANA UVALA zastupanog po punomoćniku Nenad Seferagić</izvorni_sadrzaj>
    <derivirana_varijabla naziv="DomainObject.Predmet.ProtustrankaFormated_1">  MASTER SPORT d.o.o. PJEŠČANA UVALA zastupanog po punomoćniku Nenad Seferagić</derivirana_varijabla>
  </DomainObject.Predmet.ProtustrankaFormated>
  <DomainObject.Predmet.ProtustrankaFormatedOIB>
    <izvorni_sadrzaj>  MASTER SPORT d.o.o. PJEŠČANA UVALA, OIB 87066334052 zastupanog po punomoćniku Nenad Seferagić</izvorni_sadrzaj>
    <derivirana_varijabla naziv="DomainObject.Predmet.ProtustrankaFormatedOIB_1">  MASTER SPORT d.o.o. PJEŠČANA UVALA, OIB 87066334052 zastupanog po punomoćniku Nenad Seferagić</derivirana_varijabla>
  </DomainObject.Predmet.ProtustrankaFormatedOIB>
  <DomainObject.Predmet.ProtustrankaFormatedWithAdress>
    <izvorni_sadrzaj> MASTER SPORT d.o.o. PJEŠČANA UVALA, Pješčana uvala III ogr. 31, 52100 Pješčana Uvala zastupanog po punomoćniku Nenad Seferagić</izvorni_sadrzaj>
    <derivirana_varijabla naziv="DomainObject.Predmet.ProtustrankaFormatedWithAdress_1"> MASTER SPORT d.o.o. PJEŠČANA UVALA, Pješčana uvala III ogr. 31, 52100 Pješčana Uvala zastupanog po punomoćniku Nenad Seferagić</derivirana_varijabla>
  </DomainObject.Predmet.ProtustrankaFormatedWithAdress>
  <DomainObject.Predmet.ProtustrankaFormatedWithAdressOIB>
    <izvorni_sadrzaj> MASTER SPORT d.o.o. PJEŠČANA UVALA, OIB 87066334052, Pješčana uvala III ogr. 31, 52100 Pješčana Uvala zastupanog po punomoćniku Nenad Seferagić</izvorni_sadrzaj>
    <derivirana_varijabla naziv="DomainObject.Predmet.ProtustrankaFormatedWithAdressOIB_1"> MASTER SPORT d.o.o. PJEŠČANA UVALA, OIB 87066334052, Pješčana uvala III ogr. 31, 52100 Pješčana Uvala zastupanog po punomoćniku Nenad Seferagić</derivirana_varijabla>
  </DomainObject.Predmet.ProtustrankaFormatedWithAdressOIB>
  <DomainObject.Predmet.ProtustrankaWithAdress>
    <izvorni_sadrzaj>MASTER SPORT d.o.o. PJEŠČANA UVALA Pješčana uvala III ogr. 31, 52100 Pješčana Uvala</izvorni_sadrzaj>
    <derivirana_varijabla naziv="DomainObject.Predmet.ProtustrankaWithAdress_1">MASTER SPORT d.o.o. PJEŠČANA UVALA Pješčana uvala III ogr. 31, 52100 Pješčana Uvala</derivirana_varijabla>
  </DomainObject.Predmet.ProtustrankaWithAdress>
  <DomainObject.Predmet.ProtustrankaWithAdressOIB>
    <izvorni_sadrzaj>MASTER SPORT d.o.o. PJEŠČANA UVALA, OIB 87066334052, Pješčana uvala III ogr. 31, 52100 Pješčana Uvala</izvorni_sadrzaj>
    <derivirana_varijabla naziv="DomainObject.Predmet.ProtustrankaWithAdressOIB_1">MASTER SPORT d.o.o. PJEŠČANA UVALA, OIB 87066334052, Pješčana uvala III ogr. 31, 52100 Pješčana Uvala</derivirana_varijabla>
  </DomainObject.Predmet.ProtustrankaWithAdressOIB>
  <DomainObject.Predmet.ProtustrankaNazivFormated>
    <izvorni_sadrzaj>MASTER SPORT d.o.o. PJEŠČANA UVALA</izvorni_sadrzaj>
    <derivirana_varijabla naziv="DomainObject.Predmet.ProtustrankaNazivFormated_1">MASTER SPORT d.o.o. PJEŠČANA UVALA</derivirana_varijabla>
  </DomainObject.Predmet.ProtustrankaNazivFormated>
  <DomainObject.Predmet.ProtustrankaNazivFormatedOIB>
    <izvorni_sadrzaj>MASTER SPORT d.o.o. PJEŠČANA UVALA, OIB 87066334052</izvorni_sadrzaj>
    <derivirana_varijabla naziv="DomainObject.Predmet.ProtustrankaNazivFormatedOIB_1">MASTER SPORT d.o.o. PJEŠČANA UVALA, OIB 87066334052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16278.59</izvorni_sadrzaj>
    <derivirana_varijabla naziv="DomainObject.Predmet.TrenutnaVrijednost_1">16278.59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MASTER SPORT d.o.o. PJEŠČANA UVALA zastupanog po punomoćniku Nenad Seferagić</item>
    </izvorni_sadrzaj>
    <derivirana_varijabla naziv="DomainObject.Predmet.ProtuStrankaListFormated_1">
      <item>MASTER SPORT d.o.o. PJEŠČANA UVALA zastupanog po punomoćniku Nenad Seferagić</item>
    </derivirana_varijabla>
  </DomainObject.Predmet.ProtuStrankaListFormated>
  <DomainObject.Predmet.ProtuStrankaListFormatedOIB>
    <izvorni_sadrzaj>
      <item>MASTER SPORT d.o.o. PJEŠČANA UVALA, OIB 87066334052 zastupanog po punomoćniku Nenad Seferagić</item>
    </izvorni_sadrzaj>
    <derivirana_varijabla naziv="DomainObject.Predmet.ProtuStrankaListFormatedOIB_1">
      <item>MASTER SPORT d.o.o. PJEŠČANA UVALA, OIB 87066334052 zastupanog po punomoćniku Nenad Seferagić</item>
    </derivirana_varijabla>
  </DomainObject.Predmet.ProtuStrankaListFormatedOIB>
  <DomainObject.Predmet.ProtuStrankaListFormatedWithAdress>
    <izvorni_sadrzaj>
      <item>MASTER SPORT d.o.o. PJEŠČANA UVALA, Pješčana uvala III ogr. 31, 52100 Pješčana Uvala zastupanog po punomoćniku Nenad Seferagić</item>
    </izvorni_sadrzaj>
    <derivirana_varijabla naziv="DomainObject.Predmet.ProtuStrankaListFormatedWithAdress_1">
      <item>MASTER SPORT d.o.o. PJEŠČANA UVALA, Pješčana uvala III ogr. 31, 52100 Pješčana Uvala zastupanog po punomoćniku Nenad Seferagić</item>
    </derivirana_varijabla>
  </DomainObject.Predmet.ProtuStrankaListFormatedWithAdress>
  <DomainObject.Predmet.ProtuStrankaListFormatedWithAdressOIB>
    <izvorni_sadrzaj>
      <item>MASTER SPORT d.o.o. PJEŠČANA UVALA, OIB 87066334052, Pješčana uvala III ogr. 31, 52100 Pješčana Uvala zastupanog po punomoćniku Nenad Seferagić</item>
    </izvorni_sadrzaj>
    <derivirana_varijabla naziv="DomainObject.Predmet.ProtuStrankaListFormatedWithAdressOIB_1">
      <item>MASTER SPORT d.o.o. PJEŠČANA UVALA, OIB 87066334052, Pješčana uvala III ogr. 31, 52100 Pješčana Uvala zastupanog po punomoćniku Nenad Seferagić</item>
    </derivirana_varijabla>
  </DomainObject.Predmet.ProtuStrankaListFormatedWithAdressOIB>
  <DomainObject.Predmet.ProtuStrankaListNazivFormated>
    <izvorni_sadrzaj>
      <item>MASTER SPORT d.o.o. PJEŠČANA UVALA</item>
    </izvorni_sadrzaj>
    <derivirana_varijabla naziv="DomainObject.Predmet.ProtuStrankaListNazivFormated_1">
      <item>MASTER SPORT d.o.o. PJEŠČANA UVALA</item>
    </derivirana_varijabla>
  </DomainObject.Predmet.ProtuStrankaListNazivFormated>
  <DomainObject.Predmet.ProtuStrankaListNazivFormatedOIB>
    <izvorni_sadrzaj>
      <item>MASTER SPORT d.o.o. PJEŠČANA UVALA, OIB 87066334052</item>
    </izvorni_sadrzaj>
    <derivirana_varijabla naziv="DomainObject.Predmet.ProtuStrankaListNazivFormatedOIB_1">
      <item>MASTER SPORT d.o.o. PJEŠČANA UVALA, OIB 87066334052</item>
    </derivirana_varijabla>
  </DomainObject.Predmet.ProtuStrankaListNazivFormatedOIB>
  <DomainObject.Predmet.OstaliListFormated>
    <izvorni_sadrzaj>
      <item>Nenad Seferagić punomoćnik sudionika u postupku MASTER SPORT d.o.o. PJEŠČANA UVALA</item>
    </izvorni_sadrzaj>
    <derivirana_varijabla naziv="DomainObject.Predmet.OstaliListFormated_1">
      <item>Nenad Seferagić punomoćnik sudionika u postupku MASTER SPORT d.o.o. PJEŠČANA UVALA</item>
    </derivirana_varijabla>
  </DomainObject.Predmet.OstaliListFormated>
  <DomainObject.Predmet.OstaliListFormatedOIB>
    <izvorni_sadrzaj>
      <item>Nenad Seferagić, OIB 88792080982 punomoćnik sudionika u postupku MASTER SPORT d.o.o. PJEŠČANA UVALA</item>
    </izvorni_sadrzaj>
    <derivirana_varijabla naziv="DomainObject.Predmet.OstaliListFormatedOIB_1">
      <item>Nenad Seferagić, OIB 88792080982 punomoćnik sudionika u postupku MASTER SPORT d.o.o. PJEŠČANA UVALA</item>
    </derivirana_varijabla>
  </DomainObject.Predmet.OstaliListFormatedOIB>
  <DomainObject.Predmet.OstaliListFormatedWithAdress>
    <izvorni_sadrzaj>
      <item>Nenad Seferagić, Pješč. Uvala Iii Ogr. 31, 52100 Pješčana Uvala punomoćnik sudionika u postupku MASTER SPORT d.o.o. PJEŠČANA UVALA</item>
    </izvorni_sadrzaj>
    <derivirana_varijabla naziv="DomainObject.Predmet.OstaliListFormatedWithAdress_1">
      <item>Nenad Seferagić, Pješč. Uvala Iii Ogr. 31, 52100 Pješčana Uvala punomoćnik sudionika u postupku MASTER SPORT d.o.o. PJEŠČANA UVALA</item>
    </derivirana_varijabla>
  </DomainObject.Predmet.OstaliListFormatedWithAdress>
  <DomainObject.Predmet.OstaliListFormatedWithAdressOIB>
    <izvorni_sadrzaj>
      <item>Nenad Seferagić, OIB 88792080982, Pješč. Uvala Iii Ogr. 31, 52100 Pješčana Uvala punomoćnik sudionika u postupku MASTER SPORT d.o.o. PJEŠČANA UVALA</item>
    </izvorni_sadrzaj>
    <derivirana_varijabla naziv="DomainObject.Predmet.OstaliListFormatedWithAdressOIB_1">
      <item>Nenad Seferagić, OIB 88792080982, Pješč. Uvala Iii Ogr. 31, 52100 Pješčana Uvala punomoćnik sudionika u postupku MASTER SPORT d.o.o. PJEŠČANA UVALA</item>
    </derivirana_varijabla>
  </DomainObject.Predmet.OstaliListFormatedWithAdressOIB>
  <DomainObject.Predmet.OstaliListNazivFormated>
    <izvorni_sadrzaj>
      <item>Nenad Seferagić</item>
    </izvorni_sadrzaj>
    <derivirana_varijabla naziv="DomainObject.Predmet.OstaliListNazivFormated_1">
      <item>Nenad Seferagić</item>
    </derivirana_varijabla>
  </DomainObject.Predmet.OstaliListNazivFormated>
  <DomainObject.Predmet.OstaliListNazivFormatedOIB>
    <izvorni_sadrzaj>
      <item>Nenad Seferagić, OIB 88792080982</item>
    </izvorni_sadrzaj>
    <derivirana_varijabla naziv="DomainObject.Predmet.OstaliListNazivFormatedOIB_1">
      <item>Nenad Seferagić, OIB 88792080982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St-489/2021-7</izvorni_sadrzaj>
    <derivirana_varijabla naziv="DomainObject.PoslovniBrojDokumenta_1">St-489/2021-7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MASTER SPORT d.o.o. PJEŠČANA UVALA</izvorni_sadrzaj>
    <derivirana_varijabla naziv="DomainObject.Predmet.ProtustrankaIDrugi_1">MASTER SPORT d.o.o. PJEŠČANA UVALA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MASTER SPORT d.o.o. PJEŠČANA UVALA, OIB 87066334052, Pješčana uvala III ogr. 31, 52100 Pješčana Uvala</izvorni_sadrzaj>
    <derivirana_varijabla naziv="DomainObject.Predmet.ProtustrankaIDrugiAdressOIB_1">MASTER SPORT d.o.o. PJEŠČANA UVALA, OIB 87066334052, Pješčana uvala III ogr. 31,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SPORT d.o.o. PJEŠČANA UVALA</item>
      <item>Financijska agencija (FINA)</item>
      <item>Nenad Seferagić</item>
    </izvorni_sadrzaj>
    <derivirana_varijabla naziv="DomainObject.Predmet.SudioniciListNaziv_1">
      <item>MASTER SPORT d.o.o. PJEŠČANA UVALA</item>
      <item>Financijska agencija (FINA)</item>
      <item>Nenad Seferagić</item>
    </derivirana_varijabla>
  </DomainObject.Predmet.SudioniciListNaziv>
  <DomainObject.Predmet.SudioniciListAdressOIB>
    <izvorni_sadrzaj>
      <item>MASTER SPORT d.o.o. PJEŠČANA UVALA, OIB 87066334052, Pješčana uvala III ogr. 31,52100 Pješčana Uvala</item>
      <item>Financijska agencija (FINA), OIB 85821130368, GIARDINI 5,52100 Pula</item>
      <item>Nenad Seferagić, OIB 88792080982, Pješč. Uvala Iii Ogr. 31,52100 Pješčana Uvala</item>
    </izvorni_sadrzaj>
    <derivirana_varijabla naziv="DomainObject.Predmet.SudioniciListAdressOIB_1">
      <item>MASTER SPORT d.o.o. PJEŠČANA UVALA, OIB 87066334052, Pješčana uvala III ogr. 31,52100 Pješčana Uvala</item>
      <item>Financijska agencija (FINA), OIB 85821130368, GIARDINI 5,52100 Pula</item>
      <item>Nenad Seferagić, OIB 88792080982, Pješč. Uvala Iii Ogr. 31,52100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87066334052</item>
      <item>, OIB 85821130368</item>
      <item>, OIB 88792080982</item>
    </izvorni_sadrzaj>
    <derivirana_varijabla naziv="DomainObject.Predmet.SudioniciListNazivOIB_1">
      <item>, OIB 87066334052</item>
      <item>, OIB 85821130368</item>
      <item>, OIB 88792080982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kolovoza 2021.</izvorni_sadrzaj>
    <derivirana_varijabla naziv="DomainObject.Predmet.DatumPocetkaProcesa_1">10.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7CD6B-8140-47E8-89DF-5A6CFFB5B7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173</properties:Words>
  <properties:Characters>949</properties:Characters>
  <properties:Lines>47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1192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2021-09-23T10:55:00Z</dcterms:created>
  <dc:creator>epincin</dc:creator>
  <cp:lastModifiedBy>Sanja Prodan</cp:lastModifiedBy>
  <cp:lastPrinted>2021-09-24T07:28:00Z</cp:lastPrinted>
  <dcterms:modified xmlns:xsi="http://www.w3.org/2001/XMLSchema-instance" xsi:type="dcterms:W3CDTF">2021-09-24T08:58:00Z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St-489/2021-7 / Zapisnik - Ročište radi rasprave o uvjetima za otvaranje steč. post. (st-489-2021-7 MASTER SPORT (9,20)  odblokirani.docx)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